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691" w:rsidRPr="005D624F" w:rsidRDefault="00936691" w:rsidP="005D624F">
      <w:pPr>
        <w:spacing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5D624F"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936691" w:rsidRPr="005D624F" w:rsidRDefault="00936691" w:rsidP="005D624F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624F"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936691" w:rsidRDefault="00936691" w:rsidP="00584D7D">
      <w:pPr>
        <w:spacing w:before="120" w:line="360" w:lineRule="auto"/>
        <w:jc w:val="center"/>
        <w:rPr>
          <w:rFonts w:ascii="Arial" w:hAnsi="Arial" w:cs="Arial"/>
          <w:b/>
          <w:bCs/>
          <w:i/>
          <w:iCs/>
          <w:spacing w:val="40"/>
          <w:sz w:val="24"/>
          <w:szCs w:val="24"/>
        </w:rPr>
      </w:pPr>
      <w:r w:rsidRPr="005D624F">
        <w:rPr>
          <w:rFonts w:ascii="Arial" w:hAnsi="Arial" w:cs="Arial"/>
          <w:b/>
          <w:bCs/>
          <w:i/>
          <w:iCs/>
          <w:spacing w:val="40"/>
          <w:sz w:val="36"/>
          <w:szCs w:val="36"/>
        </w:rPr>
        <w:t>ПОСТАНОВЛЕНИЕ</w:t>
      </w:r>
    </w:p>
    <w:p w:rsidR="00936691" w:rsidRPr="007E028F" w:rsidRDefault="00936691" w:rsidP="00584D7D">
      <w:pPr>
        <w:spacing w:before="120" w:line="360" w:lineRule="auto"/>
        <w:jc w:val="center"/>
        <w:rPr>
          <w:rFonts w:ascii="Arial" w:hAnsi="Arial" w:cs="Arial"/>
          <w:b/>
          <w:bCs/>
          <w:i/>
          <w:iCs/>
          <w:spacing w:val="40"/>
          <w:sz w:val="24"/>
          <w:szCs w:val="24"/>
        </w:rPr>
      </w:pPr>
    </w:p>
    <w:p w:rsidR="00936691" w:rsidRPr="00B71698" w:rsidRDefault="00936691" w:rsidP="005D624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71698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25.01.2021  № 9</w:t>
      </w:r>
    </w:p>
    <w:p w:rsidR="00936691" w:rsidRPr="00B71698" w:rsidRDefault="00936691" w:rsidP="005D624F">
      <w:pPr>
        <w:spacing w:line="360" w:lineRule="auto"/>
        <w:rPr>
          <w:rFonts w:ascii="Arial" w:hAnsi="Arial" w:cs="Arial"/>
          <w:sz w:val="24"/>
          <w:szCs w:val="24"/>
        </w:rPr>
      </w:pPr>
      <w:r w:rsidRPr="00B71698">
        <w:rPr>
          <w:rFonts w:ascii="Times New Roman" w:hAnsi="Times New Roman" w:cs="Times New Roman"/>
          <w:sz w:val="24"/>
          <w:szCs w:val="24"/>
        </w:rPr>
        <w:t xml:space="preserve"> г. Унеча Брянской области</w:t>
      </w:r>
    </w:p>
    <w:p w:rsidR="00936691" w:rsidRPr="005D624F" w:rsidRDefault="00936691" w:rsidP="005D624F">
      <w:pPr>
        <w:spacing w:line="360" w:lineRule="auto"/>
        <w:rPr>
          <w:rFonts w:ascii="Arial" w:hAnsi="Arial" w:cs="Arial"/>
          <w:sz w:val="22"/>
          <w:szCs w:val="22"/>
        </w:rPr>
      </w:pPr>
    </w:p>
    <w:p w:rsidR="00936691" w:rsidRDefault="00936691" w:rsidP="00B71698">
      <w:pPr>
        <w:spacing w:line="276" w:lineRule="auto"/>
        <w:ind w:right="45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установлении тарифов на перевозки пассажиров и багажа автомобильным транспортом по муниципальным маршрутам регулярных перевозок на территории Унечского района</w:t>
      </w:r>
    </w:p>
    <w:p w:rsidR="00936691" w:rsidRDefault="00936691" w:rsidP="00B71698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36691" w:rsidRPr="00B71698" w:rsidRDefault="00936691" w:rsidP="00B71698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1698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>со статьей 15</w:t>
      </w:r>
      <w:r w:rsidRPr="00B71698">
        <w:rPr>
          <w:rFonts w:ascii="Times New Roman" w:hAnsi="Times New Roman" w:cs="Times New Roman"/>
          <w:sz w:val="24"/>
          <w:szCs w:val="24"/>
        </w:rPr>
        <w:t xml:space="preserve"> Федеральн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B71698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71698">
        <w:rPr>
          <w:rFonts w:ascii="Times New Roman" w:hAnsi="Times New Roman" w:cs="Times New Roman"/>
          <w:sz w:val="24"/>
          <w:szCs w:val="24"/>
        </w:rPr>
        <w:t xml:space="preserve"> от 13.07.2015 года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</w:t>
      </w:r>
      <w:r>
        <w:rPr>
          <w:rFonts w:ascii="Times New Roman" w:hAnsi="Times New Roman" w:cs="Times New Roman"/>
          <w:sz w:val="24"/>
          <w:szCs w:val="24"/>
        </w:rPr>
        <w:t xml:space="preserve"> статьей 9</w:t>
      </w:r>
      <w:r w:rsidRPr="00B71698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71698">
        <w:rPr>
          <w:rFonts w:ascii="Times New Roman" w:hAnsi="Times New Roman" w:cs="Times New Roman"/>
          <w:sz w:val="24"/>
          <w:szCs w:val="24"/>
        </w:rPr>
        <w:t xml:space="preserve"> Брянской области от 03.07.2010 года № 54-З «Об организации транспортного обслуживания населения на территории Брянской области», </w:t>
      </w:r>
      <w:r>
        <w:rPr>
          <w:rFonts w:ascii="Times New Roman" w:hAnsi="Times New Roman" w:cs="Times New Roman"/>
          <w:sz w:val="24"/>
          <w:szCs w:val="24"/>
        </w:rPr>
        <w:t xml:space="preserve">подпунктом 6 части 1 статьи 15 Федерального Закона от 06.10.2003г. № 131-ФЗ «Об общих принципах организации местного самоуправления в Российской Федерации», соглашением от 04.10.2019г. о передаче и приеме полномочий по решению вопросов местного значения муниципального образования «Унечское городское поселение» муниципальному образованию «Унечский муниципальный район», </w:t>
      </w:r>
      <w:r w:rsidRPr="00B71698">
        <w:rPr>
          <w:rFonts w:ascii="Times New Roman" w:hAnsi="Times New Roman" w:cs="Times New Roman"/>
          <w:sz w:val="24"/>
          <w:szCs w:val="24"/>
        </w:rPr>
        <w:t>приказом управления государственного регулирования тарифов Брянской области от 18.12.2020 года № 31/208-тр «Об установлении тарифов на перевозки по межмуниципальным маршрутам регулярных перевозок в границах Брянской области»</w:t>
      </w:r>
    </w:p>
    <w:p w:rsidR="00936691" w:rsidRDefault="00936691" w:rsidP="00B7169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</w:p>
    <w:p w:rsidR="00936691" w:rsidRPr="00B71698" w:rsidRDefault="00936691" w:rsidP="00B7169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71698">
        <w:rPr>
          <w:rFonts w:ascii="Times New Roman" w:hAnsi="Times New Roman" w:cs="Times New Roman"/>
          <w:b/>
          <w:bCs/>
          <w:sz w:val="24"/>
          <w:szCs w:val="24"/>
        </w:rPr>
        <w:t>ПОСТАНОВЛЯЮ:</w:t>
      </w:r>
    </w:p>
    <w:p w:rsidR="00936691" w:rsidRPr="00411057" w:rsidRDefault="00936691" w:rsidP="00B7169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</w:p>
    <w:p w:rsidR="00936691" w:rsidRDefault="00936691" w:rsidP="00B71698">
      <w:pPr>
        <w:tabs>
          <w:tab w:val="left" w:pos="0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1698">
        <w:rPr>
          <w:rFonts w:ascii="Times New Roman" w:hAnsi="Times New Roman" w:cs="Times New Roman"/>
          <w:sz w:val="24"/>
          <w:szCs w:val="24"/>
        </w:rPr>
        <w:tab/>
        <w:t>1.Установить с  1 февраля 2021 года тарифы на перевозк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71698">
        <w:rPr>
          <w:rFonts w:ascii="Times New Roman" w:hAnsi="Times New Roman" w:cs="Times New Roman"/>
          <w:sz w:val="24"/>
          <w:szCs w:val="24"/>
        </w:rPr>
        <w:t xml:space="preserve"> пассажиров и багажа автомобильным транспортом по муниципальным маршрутам регулярных перевозок на территории Унечского района согласно приложению к настоящему постановлению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6691" w:rsidRDefault="00936691" w:rsidP="00B71698">
      <w:pPr>
        <w:tabs>
          <w:tab w:val="left" w:pos="0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2.Признать утратившими силу:</w:t>
      </w:r>
    </w:p>
    <w:p w:rsidR="00936691" w:rsidRDefault="00936691" w:rsidP="00B71698">
      <w:pPr>
        <w:tabs>
          <w:tab w:val="left" w:pos="0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-постановлениеадминистрации Унечского района от 21.12.2016 № 376 «О тарифах на перевозки пассажиров и багажа автомобильным транспортом»;</w:t>
      </w:r>
    </w:p>
    <w:p w:rsidR="00936691" w:rsidRDefault="00936691" w:rsidP="00B71698">
      <w:pPr>
        <w:tabs>
          <w:tab w:val="left" w:pos="0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-постановление администрации Унечского района от 19.07.2018 № 174 «О внесении изменений в постановление администрации Унечского района от 21.12.2016 года № 376 «О тарифах на перевозки пассажиров и багажа автомобильным транспортом»;</w:t>
      </w:r>
    </w:p>
    <w:p w:rsidR="00936691" w:rsidRDefault="00936691" w:rsidP="00B71698">
      <w:pPr>
        <w:tabs>
          <w:tab w:val="left" w:pos="0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-постановление администрации Унечского района от 11.03.2019 № 73 «О внесении изменений в постановление администрации Унечского района от 21.12.2016 года № 376 «О тарифах на перевозки пассажиров и багажа автомобильным транспортом».</w:t>
      </w:r>
    </w:p>
    <w:p w:rsidR="00936691" w:rsidRDefault="00936691" w:rsidP="00DB2D1E">
      <w:pPr>
        <w:tabs>
          <w:tab w:val="left" w:pos="0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936691" w:rsidRDefault="00936691" w:rsidP="00B71698">
      <w:pPr>
        <w:tabs>
          <w:tab w:val="left" w:pos="0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3</w:t>
      </w:r>
      <w:r w:rsidRPr="00B71698">
        <w:rPr>
          <w:rFonts w:ascii="Times New Roman" w:hAnsi="Times New Roman" w:cs="Times New Roman"/>
          <w:sz w:val="24"/>
          <w:szCs w:val="24"/>
        </w:rPr>
        <w:t>.Настоящее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936691" w:rsidRDefault="00936691" w:rsidP="00B71698">
      <w:p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B71698">
        <w:rPr>
          <w:rFonts w:ascii="Times New Roman" w:hAnsi="Times New Roman" w:cs="Times New Roman"/>
          <w:sz w:val="24"/>
          <w:szCs w:val="24"/>
        </w:rPr>
        <w:t>.Контроль за исполнением настоящего постановления возложить на заместителя главы ад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B71698">
        <w:rPr>
          <w:rFonts w:ascii="Times New Roman" w:hAnsi="Times New Roman" w:cs="Times New Roman"/>
          <w:sz w:val="24"/>
          <w:szCs w:val="24"/>
        </w:rPr>
        <w:t>инистрации Волкович И.М.</w:t>
      </w:r>
    </w:p>
    <w:p w:rsidR="00936691" w:rsidRDefault="00936691" w:rsidP="00B71698">
      <w:p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6691" w:rsidRPr="00B71698" w:rsidRDefault="00936691" w:rsidP="00B71698">
      <w:pPr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администрации района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А.М. Кусков</w:t>
      </w:r>
    </w:p>
    <w:tbl>
      <w:tblPr>
        <w:tblpPr w:leftFromText="180" w:rightFromText="180" w:vertAnchor="text" w:horzAnchor="margin" w:tblpY="505"/>
        <w:tblW w:w="0" w:type="auto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9525"/>
      </w:tblGrid>
      <w:tr w:rsidR="00936691" w:rsidRPr="00F30BCD">
        <w:trPr>
          <w:trHeight w:val="1278"/>
        </w:trPr>
        <w:tc>
          <w:tcPr>
            <w:tcW w:w="9525" w:type="dxa"/>
            <w:tcBorders>
              <w:top w:val="nil"/>
              <w:bottom w:val="nil"/>
              <w:right w:val="nil"/>
            </w:tcBorders>
          </w:tcPr>
          <w:p w:rsidR="00936691" w:rsidRPr="00F30BCD" w:rsidRDefault="00936691" w:rsidP="00152C3B">
            <w:pPr>
              <w:tabs>
                <w:tab w:val="left" w:pos="7700"/>
              </w:tabs>
              <w:ind w:left="220"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691" w:rsidRPr="00F30BCD">
        <w:trPr>
          <w:cantSplit/>
        </w:trPr>
        <w:tc>
          <w:tcPr>
            <w:tcW w:w="9525" w:type="dxa"/>
            <w:tcBorders>
              <w:top w:val="nil"/>
              <w:bottom w:val="nil"/>
            </w:tcBorders>
          </w:tcPr>
          <w:p w:rsidR="00936691" w:rsidRPr="00F30BCD" w:rsidRDefault="00936691" w:rsidP="00152C3B">
            <w:pPr>
              <w:tabs>
                <w:tab w:val="left" w:pos="7356"/>
                <w:tab w:val="left" w:pos="7668"/>
              </w:tabs>
              <w:ind w:left="220"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691" w:rsidRPr="00F30BCD">
        <w:trPr>
          <w:cantSplit/>
        </w:trPr>
        <w:tc>
          <w:tcPr>
            <w:tcW w:w="9525" w:type="dxa"/>
            <w:tcBorders>
              <w:top w:val="nil"/>
              <w:bottom w:val="nil"/>
            </w:tcBorders>
          </w:tcPr>
          <w:p w:rsidR="00936691" w:rsidRPr="00F30BCD" w:rsidRDefault="00936691" w:rsidP="00152C3B">
            <w:pPr>
              <w:spacing w:line="360" w:lineRule="auto"/>
              <w:ind w:left="220"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691" w:rsidRPr="00F30BCD">
        <w:trPr>
          <w:cantSplit/>
        </w:trPr>
        <w:tc>
          <w:tcPr>
            <w:tcW w:w="9525" w:type="dxa"/>
            <w:tcBorders>
              <w:top w:val="nil"/>
              <w:bottom w:val="nil"/>
            </w:tcBorders>
          </w:tcPr>
          <w:p w:rsidR="00936691" w:rsidRPr="00F30BCD" w:rsidRDefault="00936691" w:rsidP="00152C3B">
            <w:pPr>
              <w:spacing w:line="360" w:lineRule="auto"/>
              <w:ind w:left="220"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691" w:rsidRPr="00F30BCD">
        <w:trPr>
          <w:cantSplit/>
        </w:trPr>
        <w:tc>
          <w:tcPr>
            <w:tcW w:w="9525" w:type="dxa"/>
            <w:tcBorders>
              <w:top w:val="nil"/>
              <w:bottom w:val="nil"/>
            </w:tcBorders>
          </w:tcPr>
          <w:p w:rsidR="00936691" w:rsidRPr="00F30BCD" w:rsidRDefault="00936691" w:rsidP="00152C3B">
            <w:pPr>
              <w:spacing w:line="360" w:lineRule="auto"/>
              <w:ind w:left="220"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691" w:rsidRPr="00F30BCD">
        <w:trPr>
          <w:cantSplit/>
        </w:trPr>
        <w:tc>
          <w:tcPr>
            <w:tcW w:w="9525" w:type="dxa"/>
            <w:tcBorders>
              <w:top w:val="nil"/>
              <w:bottom w:val="nil"/>
            </w:tcBorders>
          </w:tcPr>
          <w:p w:rsidR="00936691" w:rsidRPr="00F30BCD" w:rsidRDefault="00936691" w:rsidP="00152C3B">
            <w:pPr>
              <w:spacing w:line="360" w:lineRule="auto"/>
              <w:ind w:left="220"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691" w:rsidRPr="00F30BCD">
        <w:trPr>
          <w:cantSplit/>
        </w:trPr>
        <w:tc>
          <w:tcPr>
            <w:tcW w:w="9525" w:type="dxa"/>
            <w:tcBorders>
              <w:top w:val="nil"/>
              <w:bottom w:val="nil"/>
            </w:tcBorders>
          </w:tcPr>
          <w:p w:rsidR="00936691" w:rsidRPr="00F30BCD" w:rsidRDefault="00936691" w:rsidP="00152C3B">
            <w:pPr>
              <w:spacing w:line="360" w:lineRule="auto"/>
              <w:ind w:left="220"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6691" w:rsidRDefault="00936691" w:rsidP="00584D7D"/>
    <w:sectPr w:rsidR="00936691" w:rsidSect="00C070BA">
      <w:pgSz w:w="11907" w:h="16839" w:code="9"/>
      <w:pgMar w:top="96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6691" w:rsidRDefault="00936691" w:rsidP="00152C3B">
      <w:r>
        <w:separator/>
      </w:r>
    </w:p>
  </w:endnote>
  <w:endnote w:type="continuationSeparator" w:id="1">
    <w:p w:rsidR="00936691" w:rsidRDefault="00936691" w:rsidP="00152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6691" w:rsidRDefault="00936691" w:rsidP="00152C3B">
      <w:r>
        <w:separator/>
      </w:r>
    </w:p>
  </w:footnote>
  <w:footnote w:type="continuationSeparator" w:id="1">
    <w:p w:rsidR="00936691" w:rsidRDefault="00936691" w:rsidP="00152C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28AB"/>
    <w:rsid w:val="0001018B"/>
    <w:rsid w:val="00017BAF"/>
    <w:rsid w:val="00034017"/>
    <w:rsid w:val="00047314"/>
    <w:rsid w:val="001070FE"/>
    <w:rsid w:val="00152C3B"/>
    <w:rsid w:val="00161C85"/>
    <w:rsid w:val="001B3882"/>
    <w:rsid w:val="001E1331"/>
    <w:rsid w:val="00205D58"/>
    <w:rsid w:val="00216B6C"/>
    <w:rsid w:val="00247D55"/>
    <w:rsid w:val="00254DAE"/>
    <w:rsid w:val="00276F7F"/>
    <w:rsid w:val="00293F8C"/>
    <w:rsid w:val="002D768D"/>
    <w:rsid w:val="00342852"/>
    <w:rsid w:val="003C4818"/>
    <w:rsid w:val="00411057"/>
    <w:rsid w:val="00421FE6"/>
    <w:rsid w:val="005121EF"/>
    <w:rsid w:val="0051296D"/>
    <w:rsid w:val="005645D1"/>
    <w:rsid w:val="00582A6D"/>
    <w:rsid w:val="00584D7D"/>
    <w:rsid w:val="005A018C"/>
    <w:rsid w:val="005D624F"/>
    <w:rsid w:val="00605F45"/>
    <w:rsid w:val="00620870"/>
    <w:rsid w:val="0069716D"/>
    <w:rsid w:val="006F14CE"/>
    <w:rsid w:val="007328AB"/>
    <w:rsid w:val="007A61E9"/>
    <w:rsid w:val="007B07D7"/>
    <w:rsid w:val="007B38B2"/>
    <w:rsid w:val="007B638B"/>
    <w:rsid w:val="007E028F"/>
    <w:rsid w:val="008042AB"/>
    <w:rsid w:val="00805925"/>
    <w:rsid w:val="00812265"/>
    <w:rsid w:val="0085789E"/>
    <w:rsid w:val="00860A0C"/>
    <w:rsid w:val="008C298B"/>
    <w:rsid w:val="00934999"/>
    <w:rsid w:val="00936691"/>
    <w:rsid w:val="0094368F"/>
    <w:rsid w:val="00996A04"/>
    <w:rsid w:val="009A1B93"/>
    <w:rsid w:val="009A1FEB"/>
    <w:rsid w:val="009A5E78"/>
    <w:rsid w:val="009B06B5"/>
    <w:rsid w:val="009C21D0"/>
    <w:rsid w:val="00A35921"/>
    <w:rsid w:val="00A4787C"/>
    <w:rsid w:val="00AA7F10"/>
    <w:rsid w:val="00B112E7"/>
    <w:rsid w:val="00B167A2"/>
    <w:rsid w:val="00B41B85"/>
    <w:rsid w:val="00B61271"/>
    <w:rsid w:val="00B71698"/>
    <w:rsid w:val="00B74B25"/>
    <w:rsid w:val="00BA0848"/>
    <w:rsid w:val="00BB4A81"/>
    <w:rsid w:val="00BB6C8E"/>
    <w:rsid w:val="00BC3442"/>
    <w:rsid w:val="00BC7472"/>
    <w:rsid w:val="00BD56E8"/>
    <w:rsid w:val="00C070BA"/>
    <w:rsid w:val="00C206D5"/>
    <w:rsid w:val="00C26614"/>
    <w:rsid w:val="00C5621E"/>
    <w:rsid w:val="00C744C7"/>
    <w:rsid w:val="00C77040"/>
    <w:rsid w:val="00C93910"/>
    <w:rsid w:val="00CA4666"/>
    <w:rsid w:val="00CC15A5"/>
    <w:rsid w:val="00CC5145"/>
    <w:rsid w:val="00CC695B"/>
    <w:rsid w:val="00D138F1"/>
    <w:rsid w:val="00D74383"/>
    <w:rsid w:val="00D84C58"/>
    <w:rsid w:val="00DA3502"/>
    <w:rsid w:val="00DB2D1E"/>
    <w:rsid w:val="00DD12B3"/>
    <w:rsid w:val="00E17D65"/>
    <w:rsid w:val="00E52FB3"/>
    <w:rsid w:val="00EB0DB4"/>
    <w:rsid w:val="00EC6645"/>
    <w:rsid w:val="00ED6E4B"/>
    <w:rsid w:val="00EE6685"/>
    <w:rsid w:val="00EF2B9B"/>
    <w:rsid w:val="00F30BCD"/>
    <w:rsid w:val="00F318C5"/>
    <w:rsid w:val="00F421EC"/>
    <w:rsid w:val="00F45004"/>
    <w:rsid w:val="00F91EA6"/>
    <w:rsid w:val="00F96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6E8"/>
    <w:rPr>
      <w:rFonts w:ascii="Calibri" w:hAnsi="Calibri" w:cs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A08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0848"/>
    <w:rPr>
      <w:rFonts w:ascii="Tahoma" w:hAnsi="Tahoma" w:cs="Tahoma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rsid w:val="00F318C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152C3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52C3B"/>
    <w:rPr>
      <w:rFonts w:ascii="Calibri" w:hAnsi="Calibri" w:cs="Calibri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152C3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52C3B"/>
    <w:rPr>
      <w:rFonts w:ascii="Calibri" w:hAnsi="Calibri" w:cs="Calibri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119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95</TotalTime>
  <Pages>2</Pages>
  <Words>389</Words>
  <Characters>2223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Лосева Е.Ю.</cp:lastModifiedBy>
  <cp:revision>23</cp:revision>
  <cp:lastPrinted>2021-01-28T08:54:00Z</cp:lastPrinted>
  <dcterms:created xsi:type="dcterms:W3CDTF">2021-01-25T12:55:00Z</dcterms:created>
  <dcterms:modified xsi:type="dcterms:W3CDTF">2021-02-11T06:30:00Z</dcterms:modified>
</cp:coreProperties>
</file>